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63B" w:rsidRDefault="0025163B" w:rsidP="00933677">
      <w:pPr>
        <w:pStyle w:val="Heading1"/>
        <w:jc w:val="center"/>
        <w:rPr>
          <w:sz w:val="28"/>
          <w:szCs w:val="28"/>
        </w:rPr>
      </w:pPr>
      <w:r>
        <w:rPr>
          <w:sz w:val="28"/>
          <w:szCs w:val="28"/>
        </w:rPr>
        <w:t>группа ТЭ-10-12  УО «ЖГМК»</w:t>
      </w:r>
    </w:p>
    <w:p w:rsidR="0025163B" w:rsidRPr="00B34890" w:rsidRDefault="0025163B" w:rsidP="00B34890">
      <w:pPr>
        <w:jc w:val="center"/>
        <w:rPr>
          <w:b/>
          <w:bCs/>
          <w:sz w:val="36"/>
          <w:szCs w:val="36"/>
        </w:rPr>
      </w:pPr>
      <w:r w:rsidRPr="00B34890">
        <w:rPr>
          <w:b/>
          <w:bCs/>
          <w:sz w:val="36"/>
          <w:szCs w:val="36"/>
        </w:rPr>
        <w:t>Приглашаются в УК 26.07.2016</w:t>
      </w:r>
    </w:p>
    <w:tbl>
      <w:tblPr>
        <w:tblW w:w="1134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4395"/>
        <w:gridCol w:w="1134"/>
        <w:gridCol w:w="5245"/>
      </w:tblGrid>
      <w:tr w:rsidR="0025163B" w:rsidRPr="003E6D86">
        <w:trPr>
          <w:trHeight w:val="641"/>
        </w:trPr>
        <w:tc>
          <w:tcPr>
            <w:tcW w:w="567" w:type="dxa"/>
          </w:tcPr>
          <w:p w:rsidR="0025163B" w:rsidRPr="003E6D86" w:rsidRDefault="0025163B" w:rsidP="003E6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95" w:type="dxa"/>
            <w:vAlign w:val="center"/>
          </w:tcPr>
          <w:p w:rsidR="0025163B" w:rsidRPr="003E6D86" w:rsidRDefault="0025163B" w:rsidP="003E6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Ф. И. О.</w:t>
            </w:r>
          </w:p>
        </w:tc>
        <w:tc>
          <w:tcPr>
            <w:tcW w:w="1134" w:type="dxa"/>
            <w:vAlign w:val="center"/>
          </w:tcPr>
          <w:p w:rsidR="0025163B" w:rsidRPr="003E6D86" w:rsidRDefault="0025163B" w:rsidP="003E6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Цех</w:t>
            </w:r>
          </w:p>
        </w:tc>
        <w:tc>
          <w:tcPr>
            <w:tcW w:w="5245" w:type="dxa"/>
            <w:vAlign w:val="center"/>
          </w:tcPr>
          <w:p w:rsidR="0025163B" w:rsidRPr="003E6D86" w:rsidRDefault="0025163B" w:rsidP="003E6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Профессии и разряд</w:t>
            </w:r>
          </w:p>
        </w:tc>
      </w:tr>
      <w:tr w:rsidR="0025163B" w:rsidRPr="003E6D86">
        <w:trPr>
          <w:trHeight w:val="275"/>
        </w:trPr>
        <w:tc>
          <w:tcPr>
            <w:tcW w:w="567" w:type="dxa"/>
          </w:tcPr>
          <w:p w:rsidR="0025163B" w:rsidRPr="003E6D86" w:rsidRDefault="0025163B" w:rsidP="003E6D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5" w:type="dxa"/>
          </w:tcPr>
          <w:p w:rsidR="0025163B" w:rsidRPr="003E6D86" w:rsidRDefault="0025163B" w:rsidP="003E6D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Асмоловский Василий Викторович</w:t>
            </w:r>
          </w:p>
        </w:tc>
        <w:tc>
          <w:tcPr>
            <w:tcW w:w="1134" w:type="dxa"/>
          </w:tcPr>
          <w:p w:rsidR="0025163B" w:rsidRPr="003E6D86" w:rsidRDefault="0025163B" w:rsidP="003E6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ТПЦ</w:t>
            </w:r>
          </w:p>
        </w:tc>
        <w:tc>
          <w:tcPr>
            <w:tcW w:w="5245" w:type="dxa"/>
          </w:tcPr>
          <w:p w:rsidR="0025163B" w:rsidRPr="003E6D86" w:rsidRDefault="0025163B" w:rsidP="003E6D86">
            <w:pPr>
              <w:spacing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Электромонтер по ремонту и обслуживанию электрооборудования, 3 р.</w:t>
            </w:r>
          </w:p>
        </w:tc>
      </w:tr>
      <w:tr w:rsidR="0025163B" w:rsidRPr="003E6D86">
        <w:trPr>
          <w:trHeight w:val="275"/>
        </w:trPr>
        <w:tc>
          <w:tcPr>
            <w:tcW w:w="567" w:type="dxa"/>
          </w:tcPr>
          <w:p w:rsidR="0025163B" w:rsidRPr="003E6D86" w:rsidRDefault="0025163B" w:rsidP="003E6D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5" w:type="dxa"/>
          </w:tcPr>
          <w:p w:rsidR="0025163B" w:rsidRPr="003E6D86" w:rsidRDefault="0025163B" w:rsidP="003E6D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Афанасенко Михаил Сергеевич</w:t>
            </w:r>
          </w:p>
        </w:tc>
        <w:tc>
          <w:tcPr>
            <w:tcW w:w="1134" w:type="dxa"/>
          </w:tcPr>
          <w:p w:rsidR="0025163B" w:rsidRPr="003E6D86" w:rsidRDefault="0025163B" w:rsidP="003E6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КИПиА</w:t>
            </w:r>
          </w:p>
        </w:tc>
        <w:tc>
          <w:tcPr>
            <w:tcW w:w="5245" w:type="dxa"/>
          </w:tcPr>
          <w:p w:rsidR="0025163B" w:rsidRPr="003E6D86" w:rsidRDefault="0025163B" w:rsidP="003E6D86">
            <w:pPr>
              <w:spacing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Слесарь по контрольно-измерительным приборам и автоматике, 4 р.</w:t>
            </w:r>
          </w:p>
        </w:tc>
      </w:tr>
      <w:tr w:rsidR="0025163B" w:rsidRPr="003E6D86">
        <w:trPr>
          <w:trHeight w:val="275"/>
        </w:trPr>
        <w:tc>
          <w:tcPr>
            <w:tcW w:w="567" w:type="dxa"/>
          </w:tcPr>
          <w:p w:rsidR="0025163B" w:rsidRPr="003E6D86" w:rsidRDefault="0025163B" w:rsidP="003E6D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5" w:type="dxa"/>
          </w:tcPr>
          <w:p w:rsidR="0025163B" w:rsidRPr="003E6D86" w:rsidRDefault="0025163B" w:rsidP="003E6D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Барейша Илья Александрович</w:t>
            </w:r>
          </w:p>
        </w:tc>
        <w:tc>
          <w:tcPr>
            <w:tcW w:w="1134" w:type="dxa"/>
          </w:tcPr>
          <w:p w:rsidR="0025163B" w:rsidRPr="003E6D86" w:rsidRDefault="0025163B" w:rsidP="003E6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КИПиА</w:t>
            </w:r>
          </w:p>
        </w:tc>
        <w:tc>
          <w:tcPr>
            <w:tcW w:w="5245" w:type="dxa"/>
          </w:tcPr>
          <w:p w:rsidR="0025163B" w:rsidRPr="003E6D86" w:rsidRDefault="0025163B" w:rsidP="003E6D86">
            <w:pPr>
              <w:spacing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Слесарь по контрольно-измерительным приборам и автоматике, 4 р.</w:t>
            </w:r>
          </w:p>
        </w:tc>
      </w:tr>
      <w:tr w:rsidR="0025163B" w:rsidRPr="003E6D86">
        <w:trPr>
          <w:trHeight w:val="275"/>
        </w:trPr>
        <w:tc>
          <w:tcPr>
            <w:tcW w:w="567" w:type="dxa"/>
          </w:tcPr>
          <w:p w:rsidR="0025163B" w:rsidRPr="003E6D86" w:rsidRDefault="0025163B" w:rsidP="003E6D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5" w:type="dxa"/>
          </w:tcPr>
          <w:p w:rsidR="0025163B" w:rsidRPr="003E6D86" w:rsidRDefault="0025163B" w:rsidP="003E6D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Бондарчук Ольга Павловна</w:t>
            </w:r>
          </w:p>
        </w:tc>
        <w:tc>
          <w:tcPr>
            <w:tcW w:w="1134" w:type="dxa"/>
          </w:tcPr>
          <w:p w:rsidR="0025163B" w:rsidRPr="003E6D86" w:rsidRDefault="0025163B" w:rsidP="003E6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ЦЭО</w:t>
            </w:r>
          </w:p>
        </w:tc>
        <w:tc>
          <w:tcPr>
            <w:tcW w:w="5245" w:type="dxa"/>
          </w:tcPr>
          <w:p w:rsidR="0025163B" w:rsidRPr="003E6D86" w:rsidRDefault="0025163B" w:rsidP="003E6D86">
            <w:pPr>
              <w:spacing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Обмотчик элементов электрических машин, 4 р.</w:t>
            </w:r>
          </w:p>
        </w:tc>
      </w:tr>
      <w:tr w:rsidR="0025163B" w:rsidRPr="003E6D86">
        <w:trPr>
          <w:trHeight w:val="275"/>
        </w:trPr>
        <w:tc>
          <w:tcPr>
            <w:tcW w:w="567" w:type="dxa"/>
          </w:tcPr>
          <w:p w:rsidR="0025163B" w:rsidRPr="003E6D86" w:rsidRDefault="0025163B" w:rsidP="003E6D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95" w:type="dxa"/>
          </w:tcPr>
          <w:p w:rsidR="0025163B" w:rsidRPr="003E6D86" w:rsidRDefault="0025163B" w:rsidP="003E6D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Бурба Михаил Дмитриевич</w:t>
            </w:r>
          </w:p>
        </w:tc>
        <w:tc>
          <w:tcPr>
            <w:tcW w:w="1134" w:type="dxa"/>
          </w:tcPr>
          <w:p w:rsidR="0025163B" w:rsidRPr="003E6D86" w:rsidRDefault="0025163B" w:rsidP="003E6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КИПиА</w:t>
            </w:r>
          </w:p>
        </w:tc>
        <w:tc>
          <w:tcPr>
            <w:tcW w:w="5245" w:type="dxa"/>
          </w:tcPr>
          <w:p w:rsidR="0025163B" w:rsidRPr="003E6D86" w:rsidRDefault="0025163B" w:rsidP="003E6D86">
            <w:pPr>
              <w:spacing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Слесарь по контрольно-измерительным приборам и автоматике, 4 р.</w:t>
            </w:r>
          </w:p>
        </w:tc>
      </w:tr>
      <w:tr w:rsidR="0025163B" w:rsidRPr="003E6D86">
        <w:trPr>
          <w:trHeight w:val="275"/>
        </w:trPr>
        <w:tc>
          <w:tcPr>
            <w:tcW w:w="567" w:type="dxa"/>
          </w:tcPr>
          <w:p w:rsidR="0025163B" w:rsidRPr="003E6D86" w:rsidRDefault="0025163B" w:rsidP="003E6D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95" w:type="dxa"/>
          </w:tcPr>
          <w:p w:rsidR="0025163B" w:rsidRPr="003E6D86" w:rsidRDefault="0025163B" w:rsidP="003E6D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Волчков Илья Владимирович</w:t>
            </w:r>
          </w:p>
        </w:tc>
        <w:tc>
          <w:tcPr>
            <w:tcW w:w="1134" w:type="dxa"/>
          </w:tcPr>
          <w:p w:rsidR="0025163B" w:rsidRPr="003E6D86" w:rsidRDefault="0025163B" w:rsidP="003E6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ТПЦ</w:t>
            </w:r>
          </w:p>
        </w:tc>
        <w:tc>
          <w:tcPr>
            <w:tcW w:w="5245" w:type="dxa"/>
          </w:tcPr>
          <w:p w:rsidR="0025163B" w:rsidRPr="003E6D86" w:rsidRDefault="0025163B" w:rsidP="003E6D86">
            <w:pPr>
              <w:spacing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Электромонтер по ремонту и обслуживанию электрооборудования, 3 р.</w:t>
            </w:r>
          </w:p>
        </w:tc>
      </w:tr>
      <w:tr w:rsidR="0025163B" w:rsidRPr="003E6D86">
        <w:trPr>
          <w:trHeight w:val="288"/>
        </w:trPr>
        <w:tc>
          <w:tcPr>
            <w:tcW w:w="567" w:type="dxa"/>
          </w:tcPr>
          <w:p w:rsidR="0025163B" w:rsidRPr="003E6D86" w:rsidRDefault="0025163B" w:rsidP="003E6D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95" w:type="dxa"/>
          </w:tcPr>
          <w:p w:rsidR="0025163B" w:rsidRPr="003E6D86" w:rsidRDefault="0025163B" w:rsidP="003E6D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Воронцов Никита Александрович</w:t>
            </w:r>
          </w:p>
        </w:tc>
        <w:tc>
          <w:tcPr>
            <w:tcW w:w="1134" w:type="dxa"/>
          </w:tcPr>
          <w:p w:rsidR="0025163B" w:rsidRPr="003E6D86" w:rsidRDefault="0025163B" w:rsidP="003E6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СтПЦ-1</w:t>
            </w:r>
          </w:p>
        </w:tc>
        <w:tc>
          <w:tcPr>
            <w:tcW w:w="5245" w:type="dxa"/>
          </w:tcPr>
          <w:p w:rsidR="0025163B" w:rsidRPr="003E6D86" w:rsidRDefault="0025163B" w:rsidP="003E6D86">
            <w:pPr>
              <w:spacing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Электромонтер по ремонту и обслуживанию электрооборудования, 3 р.</w:t>
            </w:r>
          </w:p>
        </w:tc>
      </w:tr>
      <w:tr w:rsidR="0025163B" w:rsidRPr="003E6D86">
        <w:trPr>
          <w:trHeight w:val="275"/>
        </w:trPr>
        <w:tc>
          <w:tcPr>
            <w:tcW w:w="567" w:type="dxa"/>
          </w:tcPr>
          <w:p w:rsidR="0025163B" w:rsidRPr="003E6D86" w:rsidRDefault="0025163B" w:rsidP="003E6D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95" w:type="dxa"/>
          </w:tcPr>
          <w:p w:rsidR="0025163B" w:rsidRPr="003E6D86" w:rsidRDefault="0025163B" w:rsidP="003E6D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Ермаченок Екатерина Викторовна</w:t>
            </w:r>
          </w:p>
        </w:tc>
        <w:tc>
          <w:tcPr>
            <w:tcW w:w="1134" w:type="dxa"/>
          </w:tcPr>
          <w:p w:rsidR="0025163B" w:rsidRPr="003E6D86" w:rsidRDefault="0025163B" w:rsidP="003E6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ЦЭО</w:t>
            </w:r>
          </w:p>
        </w:tc>
        <w:tc>
          <w:tcPr>
            <w:tcW w:w="5245" w:type="dxa"/>
          </w:tcPr>
          <w:p w:rsidR="0025163B" w:rsidRPr="003E6D86" w:rsidRDefault="0025163B" w:rsidP="003E6D86">
            <w:pPr>
              <w:spacing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Обмотчик элементов электрических машин, 4 р.</w:t>
            </w:r>
          </w:p>
        </w:tc>
      </w:tr>
      <w:tr w:rsidR="0025163B" w:rsidRPr="003E6D86">
        <w:trPr>
          <w:trHeight w:val="275"/>
        </w:trPr>
        <w:tc>
          <w:tcPr>
            <w:tcW w:w="567" w:type="dxa"/>
          </w:tcPr>
          <w:p w:rsidR="0025163B" w:rsidRPr="003E6D86" w:rsidRDefault="0025163B" w:rsidP="003E6D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95" w:type="dxa"/>
          </w:tcPr>
          <w:p w:rsidR="0025163B" w:rsidRPr="003E6D86" w:rsidRDefault="0025163B" w:rsidP="003E6D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Зубарев Виталий Сергеевич</w:t>
            </w:r>
          </w:p>
        </w:tc>
        <w:tc>
          <w:tcPr>
            <w:tcW w:w="1134" w:type="dxa"/>
          </w:tcPr>
          <w:p w:rsidR="0025163B" w:rsidRPr="003E6D86" w:rsidRDefault="0025163B" w:rsidP="003E6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СтПЦ-1</w:t>
            </w:r>
          </w:p>
        </w:tc>
        <w:tc>
          <w:tcPr>
            <w:tcW w:w="5245" w:type="dxa"/>
          </w:tcPr>
          <w:p w:rsidR="0025163B" w:rsidRPr="003E6D86" w:rsidRDefault="0025163B" w:rsidP="003E6D86">
            <w:pPr>
              <w:spacing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Электромонтер по ремонту и обслуживанию электрооборудования, 3 р.</w:t>
            </w:r>
          </w:p>
        </w:tc>
      </w:tr>
      <w:tr w:rsidR="0025163B" w:rsidRPr="003E6D86">
        <w:trPr>
          <w:trHeight w:val="275"/>
        </w:trPr>
        <w:tc>
          <w:tcPr>
            <w:tcW w:w="567" w:type="dxa"/>
          </w:tcPr>
          <w:p w:rsidR="0025163B" w:rsidRPr="003E6D86" w:rsidRDefault="0025163B" w:rsidP="003E6D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395" w:type="dxa"/>
          </w:tcPr>
          <w:p w:rsidR="0025163B" w:rsidRPr="003E6D86" w:rsidRDefault="0025163B" w:rsidP="003E6D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Исаченко Анна Антоновна</w:t>
            </w:r>
          </w:p>
        </w:tc>
        <w:tc>
          <w:tcPr>
            <w:tcW w:w="1134" w:type="dxa"/>
          </w:tcPr>
          <w:p w:rsidR="0025163B" w:rsidRPr="003E6D86" w:rsidRDefault="0025163B" w:rsidP="003E6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ЦЭО</w:t>
            </w:r>
          </w:p>
        </w:tc>
        <w:tc>
          <w:tcPr>
            <w:tcW w:w="5245" w:type="dxa"/>
          </w:tcPr>
          <w:p w:rsidR="0025163B" w:rsidRPr="003E6D86" w:rsidRDefault="0025163B" w:rsidP="003E6D86">
            <w:pPr>
              <w:spacing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Обмотчик элементов электрических машин, 4 р.</w:t>
            </w:r>
          </w:p>
        </w:tc>
      </w:tr>
      <w:tr w:rsidR="0025163B" w:rsidRPr="003E6D86">
        <w:trPr>
          <w:trHeight w:val="275"/>
        </w:trPr>
        <w:tc>
          <w:tcPr>
            <w:tcW w:w="567" w:type="dxa"/>
          </w:tcPr>
          <w:p w:rsidR="0025163B" w:rsidRPr="003E6D86" w:rsidRDefault="0025163B" w:rsidP="003E6D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395" w:type="dxa"/>
          </w:tcPr>
          <w:p w:rsidR="0025163B" w:rsidRPr="003E6D86" w:rsidRDefault="0025163B" w:rsidP="003E6D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Карнаенко Александр Андреевич</w:t>
            </w:r>
          </w:p>
        </w:tc>
        <w:tc>
          <w:tcPr>
            <w:tcW w:w="1134" w:type="dxa"/>
          </w:tcPr>
          <w:p w:rsidR="0025163B" w:rsidRPr="003E6D86" w:rsidRDefault="0025163B" w:rsidP="003E6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КИПиА</w:t>
            </w:r>
          </w:p>
        </w:tc>
        <w:tc>
          <w:tcPr>
            <w:tcW w:w="5245" w:type="dxa"/>
          </w:tcPr>
          <w:p w:rsidR="0025163B" w:rsidRPr="003E6D86" w:rsidRDefault="0025163B" w:rsidP="003E6D86">
            <w:pPr>
              <w:spacing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Слесарь по контрольно-измерительным приборам и автоматике, 4 р.</w:t>
            </w:r>
          </w:p>
        </w:tc>
      </w:tr>
      <w:tr w:rsidR="0025163B" w:rsidRPr="003E6D86">
        <w:trPr>
          <w:trHeight w:val="275"/>
        </w:trPr>
        <w:tc>
          <w:tcPr>
            <w:tcW w:w="567" w:type="dxa"/>
          </w:tcPr>
          <w:p w:rsidR="0025163B" w:rsidRPr="003E6D86" w:rsidRDefault="0025163B" w:rsidP="003E6D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395" w:type="dxa"/>
          </w:tcPr>
          <w:p w:rsidR="0025163B" w:rsidRPr="003E6D86" w:rsidRDefault="0025163B" w:rsidP="003E6D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Клименко Алексей Сергеевич</w:t>
            </w:r>
          </w:p>
        </w:tc>
        <w:tc>
          <w:tcPr>
            <w:tcW w:w="1134" w:type="dxa"/>
          </w:tcPr>
          <w:p w:rsidR="0025163B" w:rsidRPr="003E6D86" w:rsidRDefault="0025163B" w:rsidP="003E6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СтПЦ-1</w:t>
            </w:r>
          </w:p>
        </w:tc>
        <w:tc>
          <w:tcPr>
            <w:tcW w:w="5245" w:type="dxa"/>
          </w:tcPr>
          <w:p w:rsidR="0025163B" w:rsidRPr="003E6D86" w:rsidRDefault="0025163B" w:rsidP="003E6D86">
            <w:pPr>
              <w:spacing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Электромонтер по ремонту и обслуживанию электрооборудования, 3 р.</w:t>
            </w:r>
          </w:p>
        </w:tc>
      </w:tr>
      <w:tr w:rsidR="0025163B" w:rsidRPr="003E6D86">
        <w:trPr>
          <w:trHeight w:val="358"/>
        </w:trPr>
        <w:tc>
          <w:tcPr>
            <w:tcW w:w="567" w:type="dxa"/>
          </w:tcPr>
          <w:p w:rsidR="0025163B" w:rsidRPr="003E6D86" w:rsidRDefault="0025163B" w:rsidP="003E6D8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395" w:type="dxa"/>
          </w:tcPr>
          <w:p w:rsidR="0025163B" w:rsidRPr="003E6D86" w:rsidRDefault="0025163B" w:rsidP="003E6D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Клишевич Инна Владимировна</w:t>
            </w:r>
          </w:p>
        </w:tc>
        <w:tc>
          <w:tcPr>
            <w:tcW w:w="1134" w:type="dxa"/>
          </w:tcPr>
          <w:p w:rsidR="0025163B" w:rsidRPr="003E6D86" w:rsidRDefault="0025163B" w:rsidP="003E6D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ЦЭО</w:t>
            </w:r>
          </w:p>
        </w:tc>
        <w:tc>
          <w:tcPr>
            <w:tcW w:w="5245" w:type="dxa"/>
          </w:tcPr>
          <w:p w:rsidR="0025163B" w:rsidRPr="003E6D86" w:rsidRDefault="0025163B" w:rsidP="003E6D86">
            <w:pPr>
              <w:spacing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Обмотчик элементов электрических машин, 4 р.</w:t>
            </w:r>
          </w:p>
        </w:tc>
      </w:tr>
    </w:tbl>
    <w:p w:rsidR="0025163B" w:rsidRDefault="0025163B" w:rsidP="00630DAE">
      <w:pPr>
        <w:ind w:left="-1276"/>
        <w:rPr>
          <w:rFonts w:ascii="Times New Roman" w:hAnsi="Times New Roman" w:cs="Times New Roman"/>
          <w:sz w:val="28"/>
          <w:szCs w:val="28"/>
        </w:rPr>
      </w:pPr>
    </w:p>
    <w:p w:rsidR="0025163B" w:rsidRDefault="0025163B" w:rsidP="00B34890">
      <w:pPr>
        <w:ind w:left="-1276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25163B" w:rsidRDefault="0025163B" w:rsidP="00B34890">
      <w:pPr>
        <w:ind w:left="-1276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25163B" w:rsidRDefault="0025163B" w:rsidP="00B34890">
      <w:pPr>
        <w:ind w:left="-1276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25163B" w:rsidRDefault="0025163B" w:rsidP="00B34890">
      <w:pPr>
        <w:ind w:left="-1276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25163B" w:rsidRDefault="0025163B" w:rsidP="00B34890">
      <w:pPr>
        <w:ind w:left="-1276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25163B" w:rsidRDefault="0025163B" w:rsidP="00B34890">
      <w:pPr>
        <w:ind w:left="-1276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25163B" w:rsidRDefault="0025163B" w:rsidP="00D1712C">
      <w:pPr>
        <w:pStyle w:val="Heading1"/>
        <w:jc w:val="center"/>
        <w:rPr>
          <w:sz w:val="28"/>
          <w:szCs w:val="28"/>
        </w:rPr>
      </w:pPr>
      <w:r>
        <w:rPr>
          <w:sz w:val="28"/>
          <w:szCs w:val="28"/>
        </w:rPr>
        <w:t>группа ТЭ-10-12  УО «ЖГМК»</w:t>
      </w:r>
    </w:p>
    <w:p w:rsidR="0025163B" w:rsidRPr="00B34890" w:rsidRDefault="0025163B" w:rsidP="00B34890">
      <w:pPr>
        <w:ind w:left="-1276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B34890">
        <w:rPr>
          <w:rFonts w:ascii="Times New Roman" w:hAnsi="Times New Roman" w:cs="Times New Roman"/>
          <w:b/>
          <w:bCs/>
          <w:sz w:val="36"/>
          <w:szCs w:val="36"/>
        </w:rPr>
        <w:t>Приглашаются в УК 27.07.2016</w:t>
      </w:r>
    </w:p>
    <w:tbl>
      <w:tblPr>
        <w:tblW w:w="1134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4395"/>
        <w:gridCol w:w="1134"/>
        <w:gridCol w:w="5245"/>
      </w:tblGrid>
      <w:tr w:rsidR="0025163B" w:rsidRPr="003E6D86" w:rsidTr="00372A18">
        <w:trPr>
          <w:trHeight w:val="314"/>
        </w:trPr>
        <w:tc>
          <w:tcPr>
            <w:tcW w:w="567" w:type="dxa"/>
          </w:tcPr>
          <w:p w:rsidR="0025163B" w:rsidRPr="003E6D86" w:rsidRDefault="0025163B" w:rsidP="00372A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5" w:type="dxa"/>
          </w:tcPr>
          <w:p w:rsidR="0025163B" w:rsidRPr="003E6D86" w:rsidRDefault="0025163B" w:rsidP="00372A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Кондратьев Антон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E6D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Александрович</w:t>
            </w:r>
          </w:p>
        </w:tc>
        <w:tc>
          <w:tcPr>
            <w:tcW w:w="1134" w:type="dxa"/>
          </w:tcPr>
          <w:p w:rsidR="0025163B" w:rsidRPr="003E6D86" w:rsidRDefault="0025163B" w:rsidP="00372A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ЭСПЦ-2</w:t>
            </w:r>
          </w:p>
        </w:tc>
        <w:tc>
          <w:tcPr>
            <w:tcW w:w="5245" w:type="dxa"/>
          </w:tcPr>
          <w:p w:rsidR="0025163B" w:rsidRPr="003E6D86" w:rsidRDefault="0025163B" w:rsidP="00372A18">
            <w:pPr>
              <w:spacing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Электромонтер по ремонту и обслуживанию электрооборудования, 3 р.</w:t>
            </w:r>
          </w:p>
        </w:tc>
      </w:tr>
      <w:tr w:rsidR="0025163B" w:rsidRPr="003E6D86" w:rsidTr="00372A18">
        <w:trPr>
          <w:trHeight w:val="314"/>
        </w:trPr>
        <w:tc>
          <w:tcPr>
            <w:tcW w:w="567" w:type="dxa"/>
          </w:tcPr>
          <w:p w:rsidR="0025163B" w:rsidRPr="003E6D86" w:rsidRDefault="0025163B" w:rsidP="00372A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5" w:type="dxa"/>
          </w:tcPr>
          <w:p w:rsidR="0025163B" w:rsidRPr="003E6D86" w:rsidRDefault="0025163B" w:rsidP="00372A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Короткевич Артем Иванович</w:t>
            </w:r>
          </w:p>
        </w:tc>
        <w:tc>
          <w:tcPr>
            <w:tcW w:w="1134" w:type="dxa"/>
          </w:tcPr>
          <w:p w:rsidR="0025163B" w:rsidRPr="003E6D86" w:rsidRDefault="0025163B" w:rsidP="00372A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СтПЦ-1</w:t>
            </w:r>
          </w:p>
        </w:tc>
        <w:tc>
          <w:tcPr>
            <w:tcW w:w="5245" w:type="dxa"/>
          </w:tcPr>
          <w:p w:rsidR="0025163B" w:rsidRPr="003E6D86" w:rsidRDefault="0025163B" w:rsidP="00372A18">
            <w:pPr>
              <w:spacing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Электромонтер по ремонту и обслуживанию электрооборудования, 3 р.</w:t>
            </w:r>
          </w:p>
        </w:tc>
      </w:tr>
      <w:tr w:rsidR="0025163B" w:rsidRPr="003E6D86" w:rsidTr="00372A18">
        <w:trPr>
          <w:trHeight w:val="301"/>
        </w:trPr>
        <w:tc>
          <w:tcPr>
            <w:tcW w:w="567" w:type="dxa"/>
          </w:tcPr>
          <w:p w:rsidR="0025163B" w:rsidRPr="003E6D86" w:rsidRDefault="0025163B" w:rsidP="00372A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5" w:type="dxa"/>
          </w:tcPr>
          <w:p w:rsidR="0025163B" w:rsidRPr="003E6D86" w:rsidRDefault="0025163B" w:rsidP="00372A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Костусев Владислав Сергеевич</w:t>
            </w:r>
          </w:p>
        </w:tc>
        <w:tc>
          <w:tcPr>
            <w:tcW w:w="1134" w:type="dxa"/>
          </w:tcPr>
          <w:p w:rsidR="0025163B" w:rsidRPr="003E6D86" w:rsidRDefault="0025163B" w:rsidP="00372A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КИПиА</w:t>
            </w:r>
          </w:p>
        </w:tc>
        <w:tc>
          <w:tcPr>
            <w:tcW w:w="5245" w:type="dxa"/>
          </w:tcPr>
          <w:p w:rsidR="0025163B" w:rsidRPr="003E6D86" w:rsidRDefault="0025163B" w:rsidP="00372A18">
            <w:pPr>
              <w:spacing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Слесарь по контрольно-измерительным приборам и автоматике, 4 р.</w:t>
            </w:r>
          </w:p>
        </w:tc>
      </w:tr>
      <w:tr w:rsidR="0025163B" w:rsidRPr="003E6D86" w:rsidTr="00372A18">
        <w:trPr>
          <w:trHeight w:val="314"/>
        </w:trPr>
        <w:tc>
          <w:tcPr>
            <w:tcW w:w="567" w:type="dxa"/>
          </w:tcPr>
          <w:p w:rsidR="0025163B" w:rsidRPr="003E6D86" w:rsidRDefault="0025163B" w:rsidP="00372A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5" w:type="dxa"/>
          </w:tcPr>
          <w:p w:rsidR="0025163B" w:rsidRPr="003E6D86" w:rsidRDefault="0025163B" w:rsidP="00372A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Маркусенко Артем Сергеевич</w:t>
            </w:r>
          </w:p>
        </w:tc>
        <w:tc>
          <w:tcPr>
            <w:tcW w:w="1134" w:type="dxa"/>
          </w:tcPr>
          <w:p w:rsidR="0025163B" w:rsidRPr="003E6D86" w:rsidRDefault="0025163B" w:rsidP="00372A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ТПЦ</w:t>
            </w:r>
          </w:p>
        </w:tc>
        <w:tc>
          <w:tcPr>
            <w:tcW w:w="5245" w:type="dxa"/>
          </w:tcPr>
          <w:p w:rsidR="0025163B" w:rsidRPr="003E6D86" w:rsidRDefault="0025163B" w:rsidP="00372A18">
            <w:pPr>
              <w:spacing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Электромонтер по ремонту и обслуживанию электрооборудования, 3 р.</w:t>
            </w:r>
          </w:p>
        </w:tc>
      </w:tr>
      <w:tr w:rsidR="0025163B" w:rsidRPr="003E6D86" w:rsidTr="00372A18">
        <w:trPr>
          <w:trHeight w:val="288"/>
        </w:trPr>
        <w:tc>
          <w:tcPr>
            <w:tcW w:w="567" w:type="dxa"/>
          </w:tcPr>
          <w:p w:rsidR="0025163B" w:rsidRPr="003E6D86" w:rsidRDefault="0025163B" w:rsidP="00372A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95" w:type="dxa"/>
          </w:tcPr>
          <w:p w:rsidR="0025163B" w:rsidRPr="003E6D86" w:rsidRDefault="0025163B" w:rsidP="00372A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Мартынюк Артур Валерьевич</w:t>
            </w:r>
          </w:p>
        </w:tc>
        <w:tc>
          <w:tcPr>
            <w:tcW w:w="1134" w:type="dxa"/>
          </w:tcPr>
          <w:p w:rsidR="0025163B" w:rsidRPr="003E6D86" w:rsidRDefault="0025163B" w:rsidP="00372A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УЦ</w:t>
            </w:r>
          </w:p>
        </w:tc>
        <w:tc>
          <w:tcPr>
            <w:tcW w:w="5245" w:type="dxa"/>
          </w:tcPr>
          <w:p w:rsidR="0025163B" w:rsidRPr="003E6D86" w:rsidRDefault="0025163B" w:rsidP="00372A18">
            <w:pPr>
              <w:spacing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Оператор ЭВМ, 4 р.</w:t>
            </w:r>
          </w:p>
        </w:tc>
      </w:tr>
      <w:tr w:rsidR="0025163B" w:rsidRPr="003E6D86" w:rsidTr="00372A18">
        <w:trPr>
          <w:trHeight w:val="301"/>
        </w:trPr>
        <w:tc>
          <w:tcPr>
            <w:tcW w:w="567" w:type="dxa"/>
          </w:tcPr>
          <w:p w:rsidR="0025163B" w:rsidRPr="003E6D86" w:rsidRDefault="0025163B" w:rsidP="00372A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95" w:type="dxa"/>
          </w:tcPr>
          <w:p w:rsidR="0025163B" w:rsidRPr="003E6D86" w:rsidRDefault="0025163B" w:rsidP="00372A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Одарченко Евгений Максимович</w:t>
            </w:r>
          </w:p>
        </w:tc>
        <w:tc>
          <w:tcPr>
            <w:tcW w:w="1134" w:type="dxa"/>
          </w:tcPr>
          <w:p w:rsidR="0025163B" w:rsidRPr="003E6D86" w:rsidRDefault="0025163B" w:rsidP="00372A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КИПиА</w:t>
            </w:r>
          </w:p>
        </w:tc>
        <w:tc>
          <w:tcPr>
            <w:tcW w:w="5245" w:type="dxa"/>
          </w:tcPr>
          <w:p w:rsidR="0025163B" w:rsidRPr="003E6D86" w:rsidRDefault="0025163B" w:rsidP="00372A18">
            <w:pPr>
              <w:spacing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Слесарь по контрольно-измерительным приборам и автоматике, 4 р.</w:t>
            </w:r>
          </w:p>
        </w:tc>
      </w:tr>
      <w:tr w:rsidR="0025163B" w:rsidRPr="003E6D86" w:rsidTr="00372A18">
        <w:trPr>
          <w:trHeight w:val="248"/>
        </w:trPr>
        <w:tc>
          <w:tcPr>
            <w:tcW w:w="567" w:type="dxa"/>
          </w:tcPr>
          <w:p w:rsidR="0025163B" w:rsidRPr="003E6D86" w:rsidRDefault="0025163B" w:rsidP="00372A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95" w:type="dxa"/>
          </w:tcPr>
          <w:p w:rsidR="0025163B" w:rsidRPr="003E6D86" w:rsidRDefault="0025163B" w:rsidP="00372A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Павлов Владислав Сергеевич</w:t>
            </w:r>
          </w:p>
        </w:tc>
        <w:tc>
          <w:tcPr>
            <w:tcW w:w="1134" w:type="dxa"/>
          </w:tcPr>
          <w:p w:rsidR="0025163B" w:rsidRPr="003E6D86" w:rsidRDefault="0025163B" w:rsidP="00372A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ЭСПЦ-2</w:t>
            </w:r>
          </w:p>
        </w:tc>
        <w:tc>
          <w:tcPr>
            <w:tcW w:w="5245" w:type="dxa"/>
          </w:tcPr>
          <w:p w:rsidR="0025163B" w:rsidRPr="003E6D86" w:rsidRDefault="0025163B" w:rsidP="00372A18">
            <w:pPr>
              <w:spacing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Электромонтер по ремонту и обслуживанию электрооборудования, 3 р.</w:t>
            </w:r>
          </w:p>
        </w:tc>
      </w:tr>
      <w:tr w:rsidR="0025163B" w:rsidRPr="003E6D86" w:rsidTr="00372A18">
        <w:trPr>
          <w:trHeight w:val="340"/>
        </w:trPr>
        <w:tc>
          <w:tcPr>
            <w:tcW w:w="567" w:type="dxa"/>
          </w:tcPr>
          <w:p w:rsidR="0025163B" w:rsidRPr="003E6D86" w:rsidRDefault="0025163B" w:rsidP="00372A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95" w:type="dxa"/>
          </w:tcPr>
          <w:p w:rsidR="0025163B" w:rsidRPr="003E6D86" w:rsidRDefault="0025163B" w:rsidP="00372A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Певнев Владислав Леонидович</w:t>
            </w:r>
          </w:p>
        </w:tc>
        <w:tc>
          <w:tcPr>
            <w:tcW w:w="1134" w:type="dxa"/>
          </w:tcPr>
          <w:p w:rsidR="0025163B" w:rsidRPr="003E6D86" w:rsidRDefault="0025163B" w:rsidP="00372A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СтПЦ-1</w:t>
            </w:r>
          </w:p>
        </w:tc>
        <w:tc>
          <w:tcPr>
            <w:tcW w:w="5245" w:type="dxa"/>
          </w:tcPr>
          <w:p w:rsidR="0025163B" w:rsidRPr="003E6D86" w:rsidRDefault="0025163B" w:rsidP="00372A18">
            <w:pPr>
              <w:spacing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Электромонтер по ремонту и обслуживанию электрооборудования, 3 р.</w:t>
            </w:r>
          </w:p>
        </w:tc>
      </w:tr>
      <w:tr w:rsidR="0025163B" w:rsidRPr="003E6D86" w:rsidTr="00372A18">
        <w:trPr>
          <w:trHeight w:val="290"/>
        </w:trPr>
        <w:tc>
          <w:tcPr>
            <w:tcW w:w="567" w:type="dxa"/>
          </w:tcPr>
          <w:p w:rsidR="0025163B" w:rsidRPr="003E6D86" w:rsidRDefault="0025163B" w:rsidP="00372A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95" w:type="dxa"/>
          </w:tcPr>
          <w:p w:rsidR="0025163B" w:rsidRPr="003E6D86" w:rsidRDefault="0025163B" w:rsidP="00372A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Половченя Сергей Николаевич</w:t>
            </w:r>
          </w:p>
        </w:tc>
        <w:tc>
          <w:tcPr>
            <w:tcW w:w="1134" w:type="dxa"/>
          </w:tcPr>
          <w:p w:rsidR="0025163B" w:rsidRPr="003E6D86" w:rsidRDefault="0025163B" w:rsidP="00372A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ЭСПЦ-2</w:t>
            </w:r>
          </w:p>
        </w:tc>
        <w:tc>
          <w:tcPr>
            <w:tcW w:w="5245" w:type="dxa"/>
          </w:tcPr>
          <w:p w:rsidR="0025163B" w:rsidRPr="003E6D86" w:rsidRDefault="0025163B" w:rsidP="00372A18">
            <w:pPr>
              <w:spacing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Электромонтер по ремонту и обслуживанию электрооборудования, 3 р.</w:t>
            </w:r>
          </w:p>
        </w:tc>
      </w:tr>
      <w:tr w:rsidR="0025163B" w:rsidRPr="003E6D86" w:rsidTr="00372A18">
        <w:trPr>
          <w:trHeight w:val="297"/>
        </w:trPr>
        <w:tc>
          <w:tcPr>
            <w:tcW w:w="567" w:type="dxa"/>
          </w:tcPr>
          <w:p w:rsidR="0025163B" w:rsidRPr="003E6D86" w:rsidRDefault="0025163B" w:rsidP="00372A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395" w:type="dxa"/>
          </w:tcPr>
          <w:p w:rsidR="0025163B" w:rsidRPr="003E6D86" w:rsidRDefault="0025163B" w:rsidP="00372A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Савин Павел Михайлович</w:t>
            </w:r>
          </w:p>
        </w:tc>
        <w:tc>
          <w:tcPr>
            <w:tcW w:w="1134" w:type="dxa"/>
          </w:tcPr>
          <w:p w:rsidR="0025163B" w:rsidRPr="003E6D86" w:rsidRDefault="0025163B" w:rsidP="00372A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ЦЭО</w:t>
            </w:r>
          </w:p>
        </w:tc>
        <w:tc>
          <w:tcPr>
            <w:tcW w:w="5245" w:type="dxa"/>
          </w:tcPr>
          <w:p w:rsidR="0025163B" w:rsidRPr="003E6D86" w:rsidRDefault="0025163B" w:rsidP="00372A18">
            <w:pPr>
              <w:spacing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Обмотчик элементов электрических машин, 4 р.</w:t>
            </w:r>
          </w:p>
        </w:tc>
      </w:tr>
      <w:tr w:rsidR="0025163B" w:rsidRPr="003E6D86" w:rsidTr="00372A18">
        <w:trPr>
          <w:trHeight w:val="340"/>
        </w:trPr>
        <w:tc>
          <w:tcPr>
            <w:tcW w:w="567" w:type="dxa"/>
          </w:tcPr>
          <w:p w:rsidR="0025163B" w:rsidRPr="003E6D86" w:rsidRDefault="0025163B" w:rsidP="00372A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395" w:type="dxa"/>
            <w:tcBorders>
              <w:right w:val="single" w:sz="4" w:space="0" w:color="auto"/>
            </w:tcBorders>
          </w:tcPr>
          <w:p w:rsidR="0025163B" w:rsidRPr="003E6D86" w:rsidRDefault="0025163B" w:rsidP="00372A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Сидоркин Владислав Андреевич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5163B" w:rsidRPr="003E6D86" w:rsidRDefault="0025163B" w:rsidP="00372A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ЦЭО</w:t>
            </w:r>
          </w:p>
        </w:tc>
        <w:tc>
          <w:tcPr>
            <w:tcW w:w="5245" w:type="dxa"/>
          </w:tcPr>
          <w:p w:rsidR="0025163B" w:rsidRPr="003E6D86" w:rsidRDefault="0025163B" w:rsidP="00372A18">
            <w:pPr>
              <w:spacing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Обмотчик элементов электрических машин, 4 р.</w:t>
            </w:r>
          </w:p>
        </w:tc>
      </w:tr>
      <w:tr w:rsidR="0025163B" w:rsidRPr="003E6D86" w:rsidTr="00372A18">
        <w:tc>
          <w:tcPr>
            <w:tcW w:w="567" w:type="dxa"/>
          </w:tcPr>
          <w:p w:rsidR="0025163B" w:rsidRPr="003E6D86" w:rsidRDefault="0025163B" w:rsidP="00372A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395" w:type="dxa"/>
            <w:tcBorders>
              <w:right w:val="single" w:sz="4" w:space="0" w:color="auto"/>
            </w:tcBorders>
          </w:tcPr>
          <w:p w:rsidR="0025163B" w:rsidRPr="003E6D86" w:rsidRDefault="0025163B" w:rsidP="00372A1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Суглоб Андрей Михайлович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5163B" w:rsidRPr="003E6D86" w:rsidRDefault="0025163B" w:rsidP="00372A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КИПиА</w:t>
            </w:r>
          </w:p>
        </w:tc>
        <w:tc>
          <w:tcPr>
            <w:tcW w:w="5245" w:type="dxa"/>
          </w:tcPr>
          <w:p w:rsidR="0025163B" w:rsidRPr="003E6D86" w:rsidRDefault="0025163B" w:rsidP="00372A18">
            <w:pPr>
              <w:spacing w:after="4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E6D86">
              <w:rPr>
                <w:rFonts w:ascii="Times New Roman" w:hAnsi="Times New Roman" w:cs="Times New Roman"/>
                <w:sz w:val="28"/>
                <w:szCs w:val="28"/>
              </w:rPr>
              <w:t>Слесарь по контрольно-измерительным приборам и автоматике, 4 р.</w:t>
            </w:r>
          </w:p>
        </w:tc>
      </w:tr>
    </w:tbl>
    <w:p w:rsidR="0025163B" w:rsidRPr="00E108A0" w:rsidRDefault="0025163B" w:rsidP="00B34890">
      <w:pPr>
        <w:ind w:left="-1276"/>
        <w:rPr>
          <w:rFonts w:ascii="Times New Roman" w:hAnsi="Times New Roman" w:cs="Times New Roman"/>
          <w:sz w:val="28"/>
          <w:szCs w:val="28"/>
        </w:rPr>
      </w:pPr>
    </w:p>
    <w:p w:rsidR="0025163B" w:rsidRPr="00630DAE" w:rsidRDefault="0025163B" w:rsidP="00630DAE">
      <w:pPr>
        <w:ind w:left="-1276"/>
        <w:rPr>
          <w:rFonts w:cs="Times New Roman"/>
        </w:rPr>
      </w:pPr>
    </w:p>
    <w:sectPr w:rsidR="0025163B" w:rsidRPr="00630DAE" w:rsidSect="00D1368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8E1432"/>
    <w:multiLevelType w:val="hybridMultilevel"/>
    <w:tmpl w:val="FD58B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46D95"/>
    <w:rsid w:val="000800A0"/>
    <w:rsid w:val="000A5118"/>
    <w:rsid w:val="00150D2A"/>
    <w:rsid w:val="00222A71"/>
    <w:rsid w:val="0025163B"/>
    <w:rsid w:val="0027268D"/>
    <w:rsid w:val="002928FB"/>
    <w:rsid w:val="00372A18"/>
    <w:rsid w:val="003E6D86"/>
    <w:rsid w:val="0046630E"/>
    <w:rsid w:val="004A0DB9"/>
    <w:rsid w:val="005E2C47"/>
    <w:rsid w:val="00630DAE"/>
    <w:rsid w:val="007359A5"/>
    <w:rsid w:val="00775957"/>
    <w:rsid w:val="007C17E2"/>
    <w:rsid w:val="00933677"/>
    <w:rsid w:val="00946D95"/>
    <w:rsid w:val="009F43C8"/>
    <w:rsid w:val="00A510FD"/>
    <w:rsid w:val="00B34890"/>
    <w:rsid w:val="00D13685"/>
    <w:rsid w:val="00D1712C"/>
    <w:rsid w:val="00E1021B"/>
    <w:rsid w:val="00E108A0"/>
    <w:rsid w:val="00FF4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3677"/>
    <w:pPr>
      <w:spacing w:after="200" w:line="276" w:lineRule="auto"/>
    </w:pPr>
    <w:rPr>
      <w:rFonts w:eastAsia="Times New Roman"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33677"/>
    <w:pPr>
      <w:keepNext/>
      <w:spacing w:after="0" w:line="240" w:lineRule="auto"/>
      <w:outlineLvl w:val="0"/>
    </w:pPr>
    <w:rPr>
      <w:rFonts w:ascii="Times New Roman" w:hAnsi="Times New Roman" w:cs="Times New Roman"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33677"/>
    <w:rPr>
      <w:rFonts w:ascii="Times New Roman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933677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</TotalTime>
  <Pages>2</Pages>
  <Words>376</Words>
  <Characters>2146</Characters>
  <Application>Microsoft Office Outlook</Application>
  <DocSecurity>0</DocSecurity>
  <Lines>0</Lines>
  <Paragraphs>0</Paragraphs>
  <ScaleCrop>false</ScaleCrop>
  <Company>Дом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kadry_15</cp:lastModifiedBy>
  <cp:revision>17</cp:revision>
  <dcterms:created xsi:type="dcterms:W3CDTF">2015-02-24T06:36:00Z</dcterms:created>
  <dcterms:modified xsi:type="dcterms:W3CDTF">2016-07-20T05:40:00Z</dcterms:modified>
</cp:coreProperties>
</file>